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947260" w:rsidRDefault="00A475D5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94726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947260">
              <w:t xml:space="preserve"> </w:t>
            </w:r>
            <w:r w:rsidR="00947260" w:rsidRPr="0094726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ΗΛΕΚΤΡΟΝΙΚΟΣ ΥΠΟΛΟΓΙΣΤΗΣ ΤΥΠΟΥ 1</w:t>
            </w:r>
            <w:bookmarkStart w:id="0" w:name="_GoBack"/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47260" w:rsidRPr="004E67E9" w:rsidTr="004B062F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left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  <w:lang w:val="el-GR" w:eastAsia="el-GR"/>
              </w:rPr>
            </w:pPr>
            <w:r w:rsidRPr="00947260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ΟΘΟΝΗ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47260" w:rsidRPr="004E67E9" w:rsidTr="004B062F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Διάστ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αση 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οθόνης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: 27''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47260" w:rsidRPr="004E67E9" w:rsidTr="004B062F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Τύ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πος 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οθόνης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: IPS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47260" w:rsidRPr="004E67E9" w:rsidTr="004B062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Ανάλυση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οθόνης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: 1920 x 1080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47260" w:rsidRPr="004E67E9" w:rsidTr="004B062F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Aπ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όκριση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: ≤8ms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47260" w:rsidRPr="004E67E9" w:rsidTr="004B062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Αν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αλογία 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οθόνης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: 16:9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947260" w:rsidRPr="004E67E9" w:rsidTr="0090443B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Αντίθεση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: 15000:1</w:t>
            </w:r>
          </w:p>
        </w:tc>
        <w:tc>
          <w:tcPr>
            <w:tcW w:w="1080" w:type="dxa"/>
            <w:shd w:val="clear" w:color="auto" w:fill="auto"/>
          </w:tcPr>
          <w:p w:rsidR="00947260" w:rsidRDefault="00947260" w:rsidP="00947260">
            <w:pPr>
              <w:jc w:val="center"/>
            </w:pPr>
            <w:r w:rsidRPr="0024759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47260" w:rsidRPr="004E67E9" w:rsidTr="0090443B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Φωτεινότητ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α : ≤300 cd/m²</w:t>
            </w:r>
          </w:p>
        </w:tc>
        <w:tc>
          <w:tcPr>
            <w:tcW w:w="1080" w:type="dxa"/>
            <w:shd w:val="clear" w:color="auto" w:fill="auto"/>
          </w:tcPr>
          <w:p w:rsidR="00947260" w:rsidRDefault="00947260" w:rsidP="00947260">
            <w:pPr>
              <w:jc w:val="center"/>
            </w:pPr>
            <w:r w:rsidRPr="0024759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47260" w:rsidRPr="004E67E9" w:rsidTr="0090443B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Μέγεθος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pixel</w:t>
            </w:r>
          </w:p>
        </w:tc>
        <w:tc>
          <w:tcPr>
            <w:tcW w:w="1080" w:type="dxa"/>
            <w:shd w:val="clear" w:color="auto" w:fill="auto"/>
          </w:tcPr>
          <w:p w:rsidR="00947260" w:rsidRDefault="00947260" w:rsidP="00947260">
            <w:pPr>
              <w:jc w:val="center"/>
            </w:pPr>
            <w:r w:rsidRPr="0024759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47260" w:rsidRPr="004E67E9" w:rsidTr="0090443B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Γωνί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 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θέ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ασης (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οριζόντι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 / 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κάθετη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) : 178 / 178</w:t>
            </w:r>
          </w:p>
        </w:tc>
        <w:tc>
          <w:tcPr>
            <w:tcW w:w="1080" w:type="dxa"/>
            <w:shd w:val="clear" w:color="auto" w:fill="auto"/>
          </w:tcPr>
          <w:p w:rsidR="00947260" w:rsidRDefault="00947260" w:rsidP="00947260">
            <w:pPr>
              <w:jc w:val="center"/>
            </w:pPr>
            <w:r w:rsidRPr="0024759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47260" w:rsidRPr="004E67E9" w:rsidTr="0090443B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VESA : 100*100 </w:t>
            </w:r>
          </w:p>
        </w:tc>
        <w:tc>
          <w:tcPr>
            <w:tcW w:w="1080" w:type="dxa"/>
            <w:shd w:val="clear" w:color="auto" w:fill="auto"/>
          </w:tcPr>
          <w:p w:rsidR="00947260" w:rsidRDefault="00947260" w:rsidP="00947260">
            <w:pPr>
              <w:jc w:val="center"/>
            </w:pPr>
            <w:r w:rsidRPr="0024759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47260" w:rsidRPr="00947260" w:rsidTr="0090443B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947260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Είσοδοι : 1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HDMI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, 2*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DP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, 3*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USB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, 1*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USB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-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C</w:t>
            </w:r>
          </w:p>
        </w:tc>
        <w:tc>
          <w:tcPr>
            <w:tcW w:w="1080" w:type="dxa"/>
            <w:shd w:val="clear" w:color="auto" w:fill="auto"/>
          </w:tcPr>
          <w:p w:rsidR="00947260" w:rsidRDefault="00947260" w:rsidP="00947260">
            <w:pPr>
              <w:jc w:val="center"/>
            </w:pPr>
            <w:r w:rsidRPr="0024759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47260" w:rsidRPr="004E67E9" w:rsidTr="0090443B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Εγγύηση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/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Τύ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πος  : ≤36 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μήνες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/ 36 Months on site – Advanced Exchange Service</w:t>
            </w:r>
          </w:p>
        </w:tc>
        <w:tc>
          <w:tcPr>
            <w:tcW w:w="1080" w:type="dxa"/>
            <w:shd w:val="clear" w:color="auto" w:fill="auto"/>
          </w:tcPr>
          <w:p w:rsidR="00947260" w:rsidRDefault="00947260" w:rsidP="00947260">
            <w:pPr>
              <w:jc w:val="center"/>
            </w:pPr>
            <w:r w:rsidRPr="0024759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947260" w:rsidRPr="004E67E9" w:rsidTr="004B062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47260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ΜΟΝΑΔΑ ΗΥ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7260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47260" w:rsidRPr="004E67E9" w:rsidTr="003A4ED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Επ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εξεργ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αστής : 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ενδεικτικού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τύ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που Intel Core i5-14400 (2.5GHz Up to 4.7GHz)</w:t>
            </w:r>
          </w:p>
        </w:tc>
        <w:tc>
          <w:tcPr>
            <w:tcW w:w="1080" w:type="dxa"/>
            <w:shd w:val="clear" w:color="auto" w:fill="auto"/>
          </w:tcPr>
          <w:p w:rsidR="00947260" w:rsidRDefault="00947260" w:rsidP="00947260">
            <w:pPr>
              <w:jc w:val="center"/>
            </w:pPr>
            <w:r w:rsidRPr="00AF040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47260" w:rsidRPr="004E67E9" w:rsidTr="003A4ED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Μνήμη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: 8GB DDR5 - 5600MHz</w:t>
            </w:r>
          </w:p>
        </w:tc>
        <w:tc>
          <w:tcPr>
            <w:tcW w:w="1080" w:type="dxa"/>
            <w:shd w:val="clear" w:color="auto" w:fill="auto"/>
          </w:tcPr>
          <w:p w:rsidR="00947260" w:rsidRDefault="00947260" w:rsidP="00947260">
            <w:pPr>
              <w:jc w:val="center"/>
            </w:pPr>
            <w:r w:rsidRPr="00AF040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47260" w:rsidRPr="004E67E9" w:rsidTr="003A4ED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Σκληρός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δίσκος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512GB M.2 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PCIe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NVMe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Solid State Drive</w:t>
            </w:r>
          </w:p>
        </w:tc>
        <w:tc>
          <w:tcPr>
            <w:tcW w:w="1080" w:type="dxa"/>
            <w:shd w:val="clear" w:color="auto" w:fill="auto"/>
          </w:tcPr>
          <w:p w:rsidR="00947260" w:rsidRDefault="00947260" w:rsidP="00947260">
            <w:pPr>
              <w:jc w:val="center"/>
            </w:pPr>
            <w:r w:rsidRPr="00AF040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947260" w:rsidRPr="00947260" w:rsidTr="003A4ED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947260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Κάρτα γραφικών : ενδεικτικού τύπου 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Intel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UHD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Graphics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730</w:t>
            </w:r>
          </w:p>
        </w:tc>
        <w:tc>
          <w:tcPr>
            <w:tcW w:w="1080" w:type="dxa"/>
            <w:shd w:val="clear" w:color="auto" w:fill="auto"/>
          </w:tcPr>
          <w:p w:rsidR="00947260" w:rsidRDefault="00947260" w:rsidP="00947260">
            <w:pPr>
              <w:jc w:val="center"/>
            </w:pPr>
            <w:r w:rsidRPr="00AF040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47260" w:rsidRPr="00947260" w:rsidTr="003A4ED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947260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Λειτουργικό σύστημα: 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Windows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11 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Pro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EN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/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GR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64-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bit</w:t>
            </w:r>
          </w:p>
        </w:tc>
        <w:tc>
          <w:tcPr>
            <w:tcW w:w="1080" w:type="dxa"/>
            <w:shd w:val="clear" w:color="auto" w:fill="auto"/>
          </w:tcPr>
          <w:p w:rsidR="00947260" w:rsidRDefault="00947260" w:rsidP="00947260">
            <w:pPr>
              <w:jc w:val="center"/>
            </w:pPr>
            <w:r w:rsidRPr="00AF040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47260" w:rsidRPr="004E67E9" w:rsidTr="003A4ED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Θήκη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: Small Form Factor (SFF)</w:t>
            </w:r>
          </w:p>
        </w:tc>
        <w:tc>
          <w:tcPr>
            <w:tcW w:w="1080" w:type="dxa"/>
            <w:shd w:val="clear" w:color="auto" w:fill="auto"/>
          </w:tcPr>
          <w:p w:rsidR="00947260" w:rsidRDefault="00947260" w:rsidP="00947260">
            <w:pPr>
              <w:jc w:val="center"/>
            </w:pPr>
            <w:r w:rsidRPr="00AF040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947260" w:rsidRPr="004E67E9" w:rsidTr="003A4ED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Δίκτυο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Ethernet 10/100/1000, 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WiFi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, Bluetooth</w:t>
            </w:r>
          </w:p>
        </w:tc>
        <w:tc>
          <w:tcPr>
            <w:tcW w:w="1080" w:type="dxa"/>
            <w:shd w:val="clear" w:color="auto" w:fill="auto"/>
          </w:tcPr>
          <w:p w:rsidR="00947260" w:rsidRDefault="00947260" w:rsidP="00947260">
            <w:pPr>
              <w:jc w:val="center"/>
            </w:pPr>
            <w:r w:rsidRPr="00AF040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47260" w:rsidRPr="004E67E9" w:rsidTr="003A4ED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Πληκτρολόγιο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Ποντίκι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ΝΑΙ </w:t>
            </w:r>
          </w:p>
        </w:tc>
        <w:tc>
          <w:tcPr>
            <w:tcW w:w="1080" w:type="dxa"/>
            <w:shd w:val="clear" w:color="auto" w:fill="auto"/>
          </w:tcPr>
          <w:p w:rsidR="00947260" w:rsidRDefault="00947260" w:rsidP="00947260">
            <w:pPr>
              <w:jc w:val="center"/>
            </w:pPr>
            <w:r w:rsidRPr="00AF040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47260" w:rsidRPr="004E67E9" w:rsidTr="003A4ED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Επιπ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ρόσθετ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α: 480 Mbps) ports, 1* USB 3.2 Type-C Gen 1 (5 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Gbps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) port, 1* USB 3.2 Gen 1 (5 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Gbps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) port.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br/>
              <w:t xml:space="preserve">Rear: 1* Line-out port, 1* HDMI 1.4b port (Up to 1920 x 1200), 1* 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lastRenderedPageBreak/>
              <w:t xml:space="preserve">DisplayPort 1.4 port, 2* USB 3.2 Gen 1 (5 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Gbps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) ports, 2* USB 2.0 (480 Mbps) ports with 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SmartPower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on, 1* Ethernet port (RJ45).</w:t>
            </w:r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br/>
              <w:t>RAM: 1* 8GB DDR5 5600MT/s (2 UDIMM slots-Max 64GB), McAfee Business Protection 1-year, 180W PSU Black Chassis (Green Mesh) with PCI and TPM</w:t>
            </w:r>
          </w:p>
        </w:tc>
        <w:tc>
          <w:tcPr>
            <w:tcW w:w="1080" w:type="dxa"/>
            <w:shd w:val="clear" w:color="auto" w:fill="auto"/>
          </w:tcPr>
          <w:p w:rsidR="00947260" w:rsidRDefault="00947260" w:rsidP="00947260">
            <w:pPr>
              <w:jc w:val="center"/>
            </w:pPr>
            <w:r w:rsidRPr="00AF040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947260" w:rsidRPr="004E67E9" w:rsidTr="003A4ED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lastRenderedPageBreak/>
              <w:t>23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Εγγύηση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μήνες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) : 60 </w:t>
            </w:r>
          </w:p>
        </w:tc>
        <w:tc>
          <w:tcPr>
            <w:tcW w:w="1080" w:type="dxa"/>
            <w:shd w:val="clear" w:color="auto" w:fill="auto"/>
          </w:tcPr>
          <w:p w:rsidR="00947260" w:rsidRDefault="00947260" w:rsidP="00947260">
            <w:pPr>
              <w:jc w:val="center"/>
            </w:pPr>
            <w:r w:rsidRPr="00AF040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47260" w:rsidRPr="004E67E9" w:rsidTr="003A4ED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60" w:rsidRPr="00947260" w:rsidRDefault="00947260" w:rsidP="00947260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Τύ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πος 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εγγύησης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60 Months </w:t>
            </w:r>
            <w:proofErr w:type="spellStart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>ProSupport</w:t>
            </w:r>
            <w:proofErr w:type="spellEnd"/>
            <w:r w:rsidRPr="0094726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and Next Business Day Onsite Service</w:t>
            </w:r>
          </w:p>
        </w:tc>
        <w:tc>
          <w:tcPr>
            <w:tcW w:w="1080" w:type="dxa"/>
            <w:shd w:val="clear" w:color="auto" w:fill="auto"/>
          </w:tcPr>
          <w:p w:rsidR="00947260" w:rsidRDefault="00947260" w:rsidP="00947260">
            <w:pPr>
              <w:jc w:val="center"/>
            </w:pPr>
            <w:r w:rsidRPr="00AF040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947260" w:rsidRPr="00947260" w:rsidRDefault="00947260" w:rsidP="0094726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947260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47260" w:rsidRPr="004E67E9" w:rsidRDefault="00947260" w:rsidP="0094726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Default="000D5C34"/>
    <w:sectPr w:rsidR="000D5C3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7735E4"/>
    <w:rsid w:val="00947260"/>
    <w:rsid w:val="00A475D5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4E520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606F5C54</Template>
  <TotalTime>0</TotalTime>
  <Pages>2</Pages>
  <Words>270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2025-12-09T08:29:00Z</dcterms:created>
  <dcterms:modified xsi:type="dcterms:W3CDTF">2025-12-09T08:29:00Z</dcterms:modified>
</cp:coreProperties>
</file>